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8642E" w14:textId="56CFF152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273A7A">
        <w:t>100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Pr="00BC249E">
        <w:rPr>
          <w:sz w:val="32"/>
          <w:szCs w:val="32"/>
        </w:rPr>
        <w:t>R2-17</w:t>
      </w:r>
      <w:r w:rsidR="00BF6497">
        <w:rPr>
          <w:sz w:val="32"/>
          <w:szCs w:val="32"/>
        </w:rPr>
        <w:t>13620</w:t>
      </w:r>
      <w:bookmarkStart w:id="0" w:name="_GoBack"/>
      <w:bookmarkEnd w:id="0"/>
    </w:p>
    <w:p w14:paraId="17E56F2B" w14:textId="77777777" w:rsidR="00774F96" w:rsidRDefault="00774F96" w:rsidP="00774F96">
      <w:pPr>
        <w:pStyle w:val="3GPPHeader"/>
      </w:pPr>
      <w:r w:rsidRPr="00494404">
        <w:t>Reno, Nevada, USA, 27th October – 1st December 2017</w:t>
      </w:r>
    </w:p>
    <w:p w14:paraId="0507AFA4" w14:textId="7A1BF848" w:rsidR="00E90E49" w:rsidRPr="002B3EDD" w:rsidRDefault="00E90E49" w:rsidP="00311702">
      <w:pPr>
        <w:pStyle w:val="3GPPHeader"/>
        <w:rPr>
          <w:sz w:val="22"/>
          <w:szCs w:val="22"/>
        </w:rPr>
      </w:pPr>
      <w:r w:rsidRPr="002B3EDD">
        <w:rPr>
          <w:sz w:val="22"/>
          <w:szCs w:val="22"/>
        </w:rPr>
        <w:t>Agenda Item:</w:t>
      </w:r>
      <w:r w:rsidRPr="002B3EDD">
        <w:rPr>
          <w:sz w:val="22"/>
          <w:szCs w:val="22"/>
        </w:rPr>
        <w:tab/>
      </w:r>
      <w:r w:rsidR="00216621" w:rsidRPr="002B3EDD">
        <w:rPr>
          <w:sz w:val="22"/>
          <w:szCs w:val="22"/>
        </w:rPr>
        <w:t>9.9.2</w:t>
      </w:r>
    </w:p>
    <w:p w14:paraId="12E9E0B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5EF140" w14:textId="22B6747E" w:rsidR="00E90E49" w:rsidRPr="00216621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1" w:name="_Hlk494286580"/>
      <w:r w:rsidR="00216621" w:rsidRPr="00216621">
        <w:rPr>
          <w:sz w:val="22"/>
          <w:szCs w:val="22"/>
        </w:rPr>
        <w:t xml:space="preserve">CA establishment from Idle </w:t>
      </w:r>
      <w:bookmarkEnd w:id="1"/>
    </w:p>
    <w:p w14:paraId="2259E823" w14:textId="77777777" w:rsidR="00E90E49" w:rsidRDefault="00E90E49" w:rsidP="00D546FF">
      <w:pPr>
        <w:pStyle w:val="3GPPHeader"/>
        <w:rPr>
          <w:sz w:val="22"/>
          <w:szCs w:val="22"/>
        </w:rPr>
      </w:pPr>
      <w:r w:rsidRPr="00216621">
        <w:rPr>
          <w:sz w:val="22"/>
          <w:szCs w:val="22"/>
        </w:rPr>
        <w:t>Document for:</w:t>
      </w:r>
      <w:r w:rsidRPr="00216621">
        <w:rPr>
          <w:sz w:val="22"/>
          <w:szCs w:val="22"/>
        </w:rPr>
        <w:tab/>
        <w:t>Discussion, Decision</w:t>
      </w:r>
    </w:p>
    <w:p w14:paraId="1C429B3D" w14:textId="77777777" w:rsidR="00C24345" w:rsidRDefault="00E90E49" w:rsidP="00A2052C">
      <w:pPr>
        <w:pStyle w:val="Heading1"/>
      </w:pPr>
      <w:r w:rsidRPr="00CE0424">
        <w:t>Introduction</w:t>
      </w:r>
    </w:p>
    <w:p w14:paraId="57CD0D1D" w14:textId="3BC36919" w:rsidR="00216621" w:rsidRDefault="00216621" w:rsidP="00216621">
      <w:r>
        <w:t>At RAN2#99, the following was agreed:</w:t>
      </w:r>
    </w:p>
    <w:p w14:paraId="756166F1" w14:textId="77777777" w:rsidR="00B54B85" w:rsidRDefault="00B54B85" w:rsidP="00B54B85">
      <w:pPr>
        <w:pStyle w:val="Doc-text2"/>
      </w:pPr>
    </w:p>
    <w:p w14:paraId="34B7265C" w14:textId="77777777" w:rsidR="00B54B85" w:rsidRDefault="00B54B85" w:rsidP="00B54B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Cs/>
        </w:rPr>
        <w:br/>
      </w:r>
      <w:r>
        <w:t>Agreements:</w:t>
      </w:r>
      <w:r>
        <w:br/>
      </w:r>
    </w:p>
    <w:p w14:paraId="08CDDBA2" w14:textId="77777777" w:rsidR="00B26916" w:rsidRDefault="00B54B85" w:rsidP="00B54B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C23BF">
        <w:t>1</w:t>
      </w:r>
      <w:r>
        <w:tab/>
      </w:r>
      <w:r w:rsidRPr="00DC23BF">
        <w:t>UE can be indicated an inter-frequency carrier to measure during the idle state.</w:t>
      </w:r>
      <w:r>
        <w:t xml:space="preserve"> </w:t>
      </w:r>
    </w:p>
    <w:p w14:paraId="31E859C0" w14:textId="77777777" w:rsidR="00B26916" w:rsidRDefault="00B26916" w:rsidP="00B54B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</w:r>
      <w:r>
        <w:tab/>
      </w:r>
      <w:r w:rsidR="00B54B85">
        <w:t xml:space="preserve">The inter-frequency measurement operation and requirement is FFS. </w:t>
      </w:r>
    </w:p>
    <w:p w14:paraId="08C8D1CE" w14:textId="77777777" w:rsidR="00B26916" w:rsidRDefault="00B26916" w:rsidP="00B54B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</w:r>
      <w:r>
        <w:tab/>
      </w:r>
      <w:r w:rsidR="00B54B85">
        <w:t xml:space="preserve">How fast to report the measurement is FFS. </w:t>
      </w:r>
    </w:p>
    <w:p w14:paraId="7147662B" w14:textId="213ED3AF" w:rsidR="00B54B85" w:rsidRDefault="00B26916" w:rsidP="00B54B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tab/>
        <w:t>-</w:t>
      </w:r>
      <w:r>
        <w:tab/>
      </w:r>
      <w:r>
        <w:tab/>
      </w:r>
      <w:r w:rsidR="00B54B85">
        <w:t>The security issue of report is FFS.</w:t>
      </w:r>
    </w:p>
    <w:p w14:paraId="5B277C27" w14:textId="77777777" w:rsidR="00B54B85" w:rsidRPr="00DC23BF" w:rsidRDefault="00B54B85" w:rsidP="00B54B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531439F" w14:textId="04D3A564" w:rsidR="00273A7A" w:rsidRDefault="00273A7A" w:rsidP="00B54B85"/>
    <w:p w14:paraId="2160B4D2" w14:textId="4C78BA44" w:rsidR="00273A7A" w:rsidRDefault="00273A7A" w:rsidP="00273A7A">
      <w:r>
        <w:t>At RAN2#99bis, the following was agreed:</w:t>
      </w:r>
    </w:p>
    <w:p w14:paraId="4E9FE9AD" w14:textId="77777777" w:rsidR="00273A7A" w:rsidRDefault="00273A7A" w:rsidP="00273A7A">
      <w:pPr>
        <w:pStyle w:val="Doc-text2"/>
      </w:pPr>
    </w:p>
    <w:p w14:paraId="67D47E44" w14:textId="77777777" w:rsidR="00273A7A" w:rsidRDefault="00273A7A" w:rsidP="00273A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DFCF089" w14:textId="77777777" w:rsidR="00273A7A" w:rsidRDefault="00273A7A" w:rsidP="00273A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3622E8">
        <w:t>The indicatio</w:t>
      </w:r>
      <w:r>
        <w:t>n for which carrier(s) UE could</w:t>
      </w:r>
      <w:r w:rsidRPr="003622E8">
        <w:t xml:space="preserve"> do the IDLE measurements is included in SIB5</w:t>
      </w:r>
      <w:r>
        <w:t xml:space="preserve"> and dedicated RRC signalling (including the valid timer)</w:t>
      </w:r>
      <w:r w:rsidRPr="003622E8">
        <w:t>.</w:t>
      </w:r>
      <w:r>
        <w:t xml:space="preserve"> FFS the value range of the timer.</w:t>
      </w:r>
    </w:p>
    <w:p w14:paraId="4BA49EF2" w14:textId="77777777" w:rsidR="00273A7A" w:rsidRDefault="00273A7A" w:rsidP="00273A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622E8">
        <w:t>2</w:t>
      </w:r>
      <w:r>
        <w:tab/>
      </w:r>
      <w:r w:rsidRPr="003622E8">
        <w:t xml:space="preserve">UE indicates the availability of inter-frequency measurements in </w:t>
      </w:r>
      <w:r w:rsidRPr="003622E8">
        <w:rPr>
          <w:i/>
        </w:rPr>
        <w:t>RRCConnectionSetupComplete</w:t>
      </w:r>
      <w:r>
        <w:t xml:space="preserve"> or </w:t>
      </w:r>
      <w:r w:rsidRPr="003622E8">
        <w:rPr>
          <w:i/>
        </w:rPr>
        <w:t>RRCConnection</w:t>
      </w:r>
      <w:r>
        <w:rPr>
          <w:i/>
        </w:rPr>
        <w:t>Resume</w:t>
      </w:r>
      <w:r w:rsidRPr="003622E8">
        <w:rPr>
          <w:i/>
        </w:rPr>
        <w:t>Complete</w:t>
      </w:r>
    </w:p>
    <w:p w14:paraId="05728854" w14:textId="77777777" w:rsidR="00273A7A" w:rsidRDefault="00273A7A" w:rsidP="00273A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3A489B6" w14:textId="77777777" w:rsidR="00273A7A" w:rsidRDefault="00273A7A" w:rsidP="00B54B85"/>
    <w:p w14:paraId="0AB7F0BB" w14:textId="3B535A8D" w:rsidR="00216621" w:rsidRDefault="00216621" w:rsidP="00216621">
      <w:r>
        <w:t xml:space="preserve">In this document, we provide some further aspects </w:t>
      </w:r>
      <w:r w:rsidR="008153B7">
        <w:t xml:space="preserve">CA establishment from </w:t>
      </w:r>
      <w:r w:rsidR="00A610A8">
        <w:t xml:space="preserve">RRC </w:t>
      </w:r>
      <w:r w:rsidR="008153B7" w:rsidRPr="008153B7">
        <w:t>Idle</w:t>
      </w:r>
      <w:r>
        <w:t>.</w:t>
      </w:r>
    </w:p>
    <w:p w14:paraId="5F4D411B" w14:textId="77777777" w:rsidR="00A610A8" w:rsidRPr="00A610A8" w:rsidRDefault="00A610A8" w:rsidP="00A610A8">
      <w:pPr>
        <w:rPr>
          <w:rFonts w:asciiTheme="minorHAnsi" w:hAnsiTheme="minorHAnsi"/>
          <w:lang w:eastAsia="en-US"/>
        </w:rPr>
      </w:pPr>
      <w:r>
        <w:t xml:space="preserve">The content of this document was also submitted in </w:t>
      </w:r>
      <w:r w:rsidRPr="00A610A8">
        <w:t>R2-1711534</w:t>
      </w:r>
      <w:r>
        <w:t xml:space="preserve"> to RAN2#99bis.</w:t>
      </w:r>
    </w:p>
    <w:p w14:paraId="33B2F620" w14:textId="14400351" w:rsidR="004000E8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30CDE6D7" w14:textId="6F6467A1" w:rsidR="00531C26" w:rsidRDefault="00576BEB" w:rsidP="00531C26">
      <w:pPr>
        <w:pStyle w:val="Heading2"/>
      </w:pPr>
      <w:r>
        <w:t xml:space="preserve">Enhanced </w:t>
      </w:r>
      <w:r w:rsidR="00531C26">
        <w:t>CA establishment from idle mode</w:t>
      </w:r>
    </w:p>
    <w:p w14:paraId="6C0E02F0" w14:textId="510B6117" w:rsidR="00023431" w:rsidRDefault="00023431" w:rsidP="000B3510">
      <w:pPr>
        <w:pStyle w:val="Heading3"/>
      </w:pPr>
      <w:r>
        <w:t xml:space="preserve">Indication to UE of carriers to measure </w:t>
      </w:r>
      <w:r w:rsidR="001B7334">
        <w:t xml:space="preserve">and report </w:t>
      </w:r>
      <w:r>
        <w:t>for Scell selection assistance</w:t>
      </w:r>
    </w:p>
    <w:p w14:paraId="44A1C4D5" w14:textId="3A670DAD" w:rsidR="000B3510" w:rsidRDefault="00023431" w:rsidP="00023431">
      <w:r>
        <w:t xml:space="preserve">In idle mode, the UE can (via SIB) be configured to execute inter-frequency measurements for cell re-selection purposes. It seems rather straightforward to have UE reporting </w:t>
      </w:r>
      <w:r w:rsidR="000B3510">
        <w:t xml:space="preserve">already available </w:t>
      </w:r>
      <w:r>
        <w:t xml:space="preserve">inter-frequency measurements, such that those can be used by eNB to assist in selection of appropriate Scell. </w:t>
      </w:r>
    </w:p>
    <w:p w14:paraId="2107534E" w14:textId="78D5FEED" w:rsidR="00023431" w:rsidRDefault="00023431" w:rsidP="00023431">
      <w:r>
        <w:t>However, relying only on existing idle mode inter-frequency measurements might be too restrictive:</w:t>
      </w:r>
    </w:p>
    <w:p w14:paraId="3113A171" w14:textId="24C57001" w:rsidR="00023431" w:rsidRDefault="00023431" w:rsidP="00023431">
      <w:pPr>
        <w:pStyle w:val="ListParagraph"/>
        <w:numPr>
          <w:ilvl w:val="0"/>
          <w:numId w:val="35"/>
        </w:numPr>
      </w:pPr>
      <w:r>
        <w:t xml:space="preserve">To save UE battery, the network </w:t>
      </w:r>
      <w:r w:rsidR="0045017B">
        <w:t>policy might be to not use any UE i</w:t>
      </w:r>
      <w:r>
        <w:t>nter-frequency measurements for cell re-selection</w:t>
      </w:r>
      <w:r w:rsidR="0045017B">
        <w:t xml:space="preserve"> at all</w:t>
      </w:r>
      <w:r>
        <w:t>.</w:t>
      </w:r>
    </w:p>
    <w:p w14:paraId="5925382D" w14:textId="0B7D7ADD" w:rsidR="00023431" w:rsidRDefault="00023431" w:rsidP="00023431">
      <w:pPr>
        <w:pStyle w:val="ListParagraph"/>
        <w:numPr>
          <w:ilvl w:val="0"/>
          <w:numId w:val="35"/>
        </w:numPr>
      </w:pPr>
      <w:r>
        <w:t>Thresholds in idle mode measurement rules might be set such that UE executes inter-frequency measurements only when close to the cell border</w:t>
      </w:r>
    </w:p>
    <w:p w14:paraId="03E9052C" w14:textId="77777777" w:rsidR="00023431" w:rsidRDefault="00023431" w:rsidP="00023431">
      <w:pPr>
        <w:pStyle w:val="ListParagraph"/>
        <w:numPr>
          <w:ilvl w:val="0"/>
          <w:numId w:val="35"/>
        </w:numPr>
      </w:pPr>
      <w:r>
        <w:t>The carriers that an operator would prefer to use for CA operation may be other carriers than used for idle mode inter-frequency mobility.</w:t>
      </w:r>
    </w:p>
    <w:p w14:paraId="69759C08" w14:textId="77777777" w:rsidR="00D015C4" w:rsidRDefault="00023431" w:rsidP="00023431">
      <w:r>
        <w:t xml:space="preserve">Consequently, it seems wise to be able to configure the UE with a separate set of frequencies for Scell assistance measurement reporting. This set of </w:t>
      </w:r>
      <w:r w:rsidR="00657276">
        <w:t xml:space="preserve">Scell </w:t>
      </w:r>
      <w:r>
        <w:t>frequencies could be conveyed via System Information or dedicated signalling (e.g. rrcConnectionRelease).</w:t>
      </w:r>
      <w:r w:rsidR="00657276">
        <w:t xml:space="preserve"> </w:t>
      </w:r>
    </w:p>
    <w:p w14:paraId="1D780EE7" w14:textId="399A2476" w:rsidR="00023431" w:rsidRDefault="00657276" w:rsidP="00023431">
      <w:r>
        <w:t xml:space="preserve">If conveyed via SIB, some rules are needed to resolve </w:t>
      </w:r>
      <w:r w:rsidR="00965BE0">
        <w:t xml:space="preserve">UE measurement capability </w:t>
      </w:r>
      <w:r>
        <w:t xml:space="preserve">conflicts with normal cell re-selection measurements. E.g., UE could monitor Scell frequencies only if </w:t>
      </w:r>
      <w:r w:rsidR="00965BE0">
        <w:t>the number of frequencies monitored for cell re-selection not consumes the complete UE inter-frequency measurement capability.</w:t>
      </w:r>
      <w:r>
        <w:t xml:space="preserve"> </w:t>
      </w:r>
    </w:p>
    <w:p w14:paraId="3DA4144E" w14:textId="1093544E" w:rsidR="0045017B" w:rsidRDefault="0045017B" w:rsidP="00D015C4">
      <w:pPr>
        <w:pStyle w:val="Proposal"/>
      </w:pPr>
      <w:bookmarkStart w:id="3" w:name="_Hlk494349546"/>
      <w:r>
        <w:t>In</w:t>
      </w:r>
      <w:r w:rsidR="003151A7">
        <w:t>t</w:t>
      </w:r>
      <w:r>
        <w:t xml:space="preserve">roduce a set of </w:t>
      </w:r>
      <w:r w:rsidR="00657276">
        <w:t xml:space="preserve">E-UTRA </w:t>
      </w:r>
      <w:r>
        <w:t xml:space="preserve">carriers in SIB </w:t>
      </w:r>
      <w:r w:rsidR="003151A7">
        <w:t xml:space="preserve">(SIB5) </w:t>
      </w:r>
      <w:r w:rsidR="008153B7">
        <w:t>for UE to</w:t>
      </w:r>
      <w:r>
        <w:t xml:space="preserve"> measure for </w:t>
      </w:r>
      <w:r w:rsidR="00657276">
        <w:t>Scell selection assistance</w:t>
      </w:r>
    </w:p>
    <w:p w14:paraId="41D234BC" w14:textId="703334E8" w:rsidR="00023431" w:rsidRDefault="00061508" w:rsidP="00023431">
      <w:r>
        <w:t>It can be considered</w:t>
      </w:r>
      <w:r w:rsidR="001B7334" w:rsidRPr="001B7334">
        <w:t xml:space="preserve"> a waste of UE battery to have UE always perform </w:t>
      </w:r>
      <w:r w:rsidR="00965BE0">
        <w:t xml:space="preserve">Scell selection assistance measurements. Preferably, these </w:t>
      </w:r>
      <w:r w:rsidR="006762D8">
        <w:t xml:space="preserve">additional measurements </w:t>
      </w:r>
      <w:r w:rsidR="00965BE0">
        <w:t xml:space="preserve">should </w:t>
      </w:r>
      <w:r w:rsidR="007276A9">
        <w:t>only</w:t>
      </w:r>
      <w:r w:rsidR="00965BE0">
        <w:t xml:space="preserve"> be performed during </w:t>
      </w:r>
      <w:r w:rsidR="001B7334" w:rsidRPr="001B7334">
        <w:t xml:space="preserve">a short time </w:t>
      </w:r>
      <w:r w:rsidR="00965BE0">
        <w:t xml:space="preserve">period </w:t>
      </w:r>
      <w:r w:rsidR="003D3D17">
        <w:t xml:space="preserve">immediately </w:t>
      </w:r>
      <w:r w:rsidR="001B7334" w:rsidRPr="001B7334">
        <w:t>before entering RRC_Connected</w:t>
      </w:r>
      <w:r w:rsidR="006762D8">
        <w:t xml:space="preserve"> and CA establishment</w:t>
      </w:r>
      <w:r w:rsidR="001B7334" w:rsidRPr="001B7334">
        <w:t xml:space="preserve">. One </w:t>
      </w:r>
      <w:r w:rsidR="003D3D17">
        <w:t>solution</w:t>
      </w:r>
      <w:r w:rsidR="001B7334" w:rsidRPr="001B7334">
        <w:t xml:space="preserve"> could be to have UE perform the measurements during a </w:t>
      </w:r>
      <w:r w:rsidR="001B7334">
        <w:t xml:space="preserve">short </w:t>
      </w:r>
      <w:r w:rsidR="001B7334" w:rsidRPr="001B7334">
        <w:t xml:space="preserve">period after </w:t>
      </w:r>
      <w:r w:rsidR="006762D8">
        <w:t>leaving</w:t>
      </w:r>
      <w:r w:rsidR="007A1A2C">
        <w:t xml:space="preserve"> RRC_Connected (CA operation)</w:t>
      </w:r>
      <w:r w:rsidR="006762D8">
        <w:t xml:space="preserve">, </w:t>
      </w:r>
      <w:r w:rsidR="003D3D17">
        <w:t xml:space="preserve">assuming </w:t>
      </w:r>
      <w:r w:rsidR="006762D8">
        <w:t xml:space="preserve">new </w:t>
      </w:r>
      <w:r w:rsidR="003D3D17">
        <w:t xml:space="preserve">data </w:t>
      </w:r>
      <w:r w:rsidR="006762D8">
        <w:t xml:space="preserve">burst </w:t>
      </w:r>
      <w:r w:rsidR="003D3D17">
        <w:t xml:space="preserve">will arrive </w:t>
      </w:r>
      <w:r w:rsidR="007A1A2C">
        <w:t xml:space="preserve">soon </w:t>
      </w:r>
      <w:r w:rsidR="003D3D17">
        <w:t>du</w:t>
      </w:r>
      <w:r w:rsidR="006762D8">
        <w:t>ring this time period (and force UE back to CA operation)</w:t>
      </w:r>
      <w:r w:rsidR="001B7334">
        <w:t xml:space="preserve">. </w:t>
      </w:r>
      <w:r w:rsidR="007A1A2C">
        <w:t xml:space="preserve">The length of the period is set by a network-controlled timer. </w:t>
      </w:r>
      <w:r w:rsidR="00FB659B">
        <w:t xml:space="preserve">During this period, UE could suspend normal inter-frequency cell re-selection measurements, to </w:t>
      </w:r>
      <w:r w:rsidR="007A1A2C">
        <w:t xml:space="preserve">not </w:t>
      </w:r>
      <w:r w:rsidR="00FB659B">
        <w:t>conflict with UE measurement capabilities (max number of inter-frequencies to monitor)</w:t>
      </w:r>
      <w:r w:rsidR="00965BE0">
        <w:t>. It seems difficult to</w:t>
      </w:r>
      <w:r w:rsidR="003151A7">
        <w:t xml:space="preserve"> </w:t>
      </w:r>
      <w:r w:rsidR="007276A9">
        <w:t>define a</w:t>
      </w:r>
      <w:r w:rsidR="003151A7">
        <w:t xml:space="preserve"> similar </w:t>
      </w:r>
      <w:r>
        <w:t>monitoring</w:t>
      </w:r>
      <w:r w:rsidR="003151A7">
        <w:t xml:space="preserve"> period </w:t>
      </w:r>
      <w:r w:rsidR="00AE4FA1">
        <w:t xml:space="preserve">for </w:t>
      </w:r>
      <w:r w:rsidR="003151A7">
        <w:t>Scel</w:t>
      </w:r>
      <w:r w:rsidR="00AE4FA1">
        <w:t>l carriers</w:t>
      </w:r>
      <w:r w:rsidR="003151A7">
        <w:t xml:space="preserve"> conveyed via SIB.</w:t>
      </w:r>
    </w:p>
    <w:p w14:paraId="3549CB23" w14:textId="7B216AD5" w:rsidR="003151A7" w:rsidRDefault="00D015C4" w:rsidP="00806B2E">
      <w:pPr>
        <w:pStyle w:val="Proposal"/>
      </w:pPr>
      <w:r>
        <w:t xml:space="preserve">Introduce a set of E-UTRA carriers </w:t>
      </w:r>
      <w:r w:rsidR="007276A9">
        <w:t xml:space="preserve">for </w:t>
      </w:r>
      <w:r>
        <w:t xml:space="preserve">Scell selection assistance measurements, and </w:t>
      </w:r>
      <w:r w:rsidR="007A1A2C">
        <w:t xml:space="preserve">length of Scell carrier </w:t>
      </w:r>
      <w:r w:rsidR="00061508">
        <w:t xml:space="preserve">monitoring </w:t>
      </w:r>
      <w:r>
        <w:t xml:space="preserve">period, in rrcConnectionRelease </w:t>
      </w:r>
    </w:p>
    <w:p w14:paraId="4D9BDF1D" w14:textId="77777777" w:rsidR="00377321" w:rsidRDefault="00377321" w:rsidP="00377321">
      <w:r>
        <w:t>RAN4 involvement is needed to study potential performance requirements for the Scell selection assistance measurements.</w:t>
      </w:r>
    </w:p>
    <w:p w14:paraId="58C941C5" w14:textId="5A838785" w:rsidR="003151A7" w:rsidRDefault="00B63A73" w:rsidP="00B63A73">
      <w:pPr>
        <w:pStyle w:val="Heading3"/>
      </w:pPr>
      <w:r>
        <w:t>UE measurement reporting</w:t>
      </w:r>
    </w:p>
    <w:p w14:paraId="02F2DE40" w14:textId="2CD4687F" w:rsidR="00B63A73" w:rsidRPr="00B63A73" w:rsidRDefault="00B63A73" w:rsidP="00B63A73">
      <w:r>
        <w:t xml:space="preserve">Measurements for Scell selection should preferably be reported </w:t>
      </w:r>
      <w:r w:rsidR="008153B7">
        <w:t xml:space="preserve">to </w:t>
      </w:r>
      <w:r w:rsidR="00061508">
        <w:t xml:space="preserve">the </w:t>
      </w:r>
      <w:r w:rsidR="008153B7">
        <w:t>eN</w:t>
      </w:r>
      <w:r w:rsidR="0051779F">
        <w:t>B</w:t>
      </w:r>
      <w:r w:rsidR="008153B7">
        <w:t xml:space="preserve"> </w:t>
      </w:r>
      <w:r>
        <w:t xml:space="preserve">as early as possible during (or after) the RRC connection establishment. </w:t>
      </w:r>
      <w:r w:rsidR="009B4B65">
        <w:t>According to existing LTE security principles, measurement reports are</w:t>
      </w:r>
      <w:r w:rsidR="009B4B65" w:rsidRPr="009B4B65">
        <w:t xml:space="preserve"> only sent from the UE after successful </w:t>
      </w:r>
      <w:r w:rsidR="009B4B65">
        <w:t xml:space="preserve">AS </w:t>
      </w:r>
      <w:r w:rsidR="009B4B65" w:rsidRPr="009B4B65">
        <w:t>security activation.</w:t>
      </w:r>
      <w:r w:rsidR="009B4B65">
        <w:t xml:space="preserve"> We propose that this principle remain</w:t>
      </w:r>
      <w:r w:rsidR="00061508">
        <w:t>s</w:t>
      </w:r>
      <w:r w:rsidR="009B4B65">
        <w:t>. Introduction of</w:t>
      </w:r>
      <w:r w:rsidR="00A44F5F">
        <w:t xml:space="preserve"> </w:t>
      </w:r>
      <w:r w:rsidR="009B4B65">
        <w:t>mechanism</w:t>
      </w:r>
      <w:r w:rsidR="00A44F5F">
        <w:t>s</w:t>
      </w:r>
      <w:r w:rsidR="003C7664">
        <w:t xml:space="preserve"> based on new security principles</w:t>
      </w:r>
      <w:r w:rsidR="00A44F5F">
        <w:t>, e.g. encryption based on new key derived from NAS security context, would go beyond the scope of the work item.</w:t>
      </w:r>
      <w:r w:rsidR="008153B7">
        <w:t xml:space="preserve"> The measurement report can be sent by UE directly after AS security activation.</w:t>
      </w:r>
    </w:p>
    <w:p w14:paraId="52517798" w14:textId="61D58BB3" w:rsidR="004A73D8" w:rsidRDefault="00B00BC0" w:rsidP="00B00BC0">
      <w:pPr>
        <w:pStyle w:val="Proposal"/>
      </w:pPr>
      <w:r w:rsidRPr="00B00BC0">
        <w:t xml:space="preserve">A UE configured to provide measurements (RSRP, RSRQ) for SCell selection shall provide these measurements </w:t>
      </w:r>
      <w:r w:rsidRPr="0086672C">
        <w:rPr>
          <w:u w:val="single"/>
        </w:rPr>
        <w:t>after</w:t>
      </w:r>
      <w:r w:rsidRPr="00B00BC0">
        <w:t xml:space="preserve"> AS security is activated</w:t>
      </w:r>
    </w:p>
    <w:bookmarkEnd w:id="3"/>
    <w:p w14:paraId="6D426F0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A85C527" w14:textId="2A390C4D" w:rsidR="009E76E6" w:rsidRDefault="009E76E6" w:rsidP="009E76E6">
      <w:r>
        <w:t xml:space="preserve">In this document, we have discussed enhancements to CA establishment from </w:t>
      </w:r>
      <w:r w:rsidR="00D6039D">
        <w:t>Idle</w:t>
      </w:r>
      <w:r>
        <w:t>.</w:t>
      </w:r>
    </w:p>
    <w:p w14:paraId="6DA64B9F" w14:textId="1129C970" w:rsidR="009E76E6" w:rsidRPr="00A2052C" w:rsidRDefault="009E76E6" w:rsidP="009E76E6">
      <w:r>
        <w:t xml:space="preserve">We ask RAN2 to discuss and agree on the following enhancements to CA establishment from </w:t>
      </w:r>
      <w:r w:rsidRPr="008153B7">
        <w:t>Idle</w:t>
      </w:r>
      <w:r>
        <w:t>:</w:t>
      </w:r>
    </w:p>
    <w:p w14:paraId="75DAFFF1" w14:textId="7D5A1BCC" w:rsidR="007A1A2C" w:rsidRDefault="00377321" w:rsidP="007D75DE">
      <w:pPr>
        <w:pStyle w:val="Proposal"/>
        <w:numPr>
          <w:ilvl w:val="0"/>
          <w:numId w:val="40"/>
        </w:numPr>
      </w:pPr>
      <w:r w:rsidRPr="009E76E6">
        <w:t>Introduce a set of E-UTRA carriers in SIB (SIB5) for UE to measure for Scell selection assistance</w:t>
      </w:r>
      <w:r w:rsidR="00D6039D">
        <w:t>.</w:t>
      </w:r>
    </w:p>
    <w:p w14:paraId="2A6A5A77" w14:textId="06128DA3" w:rsidR="00D6039D" w:rsidRDefault="007A1A2C" w:rsidP="00122205">
      <w:pPr>
        <w:pStyle w:val="Proposal"/>
        <w:numPr>
          <w:ilvl w:val="0"/>
          <w:numId w:val="40"/>
        </w:numPr>
      </w:pPr>
      <w:r>
        <w:t xml:space="preserve">Introduce a set of E-UTRA carriers for Scell selection assistance measurements, and length of Scell carrier monitoring </w:t>
      </w:r>
      <w:r w:rsidR="00D6039D">
        <w:t>period, in rrcConnectionRelease.</w:t>
      </w:r>
    </w:p>
    <w:p w14:paraId="2E7C9A4C" w14:textId="4A6877A4" w:rsidR="00C01F33" w:rsidRPr="00CE0424" w:rsidRDefault="00D6039D" w:rsidP="00122205">
      <w:pPr>
        <w:pStyle w:val="Proposal"/>
        <w:numPr>
          <w:ilvl w:val="0"/>
          <w:numId w:val="40"/>
        </w:numPr>
      </w:pPr>
      <w:r w:rsidRPr="00D6039D">
        <w:t>A UE configured to provide measurements (RSRP, RSRQ) for SCell selection shall provide these measurements after AS security is activated</w:t>
      </w:r>
      <w:r>
        <w:t>.</w:t>
      </w:r>
    </w:p>
    <w:p w14:paraId="62891BF1" w14:textId="77777777" w:rsidR="003A7EF3" w:rsidRPr="00CE0424" w:rsidRDefault="003A7EF3" w:rsidP="00CE0424">
      <w:pPr>
        <w:pStyle w:val="BodyText"/>
      </w:pPr>
      <w:bookmarkStart w:id="4" w:name="_In-sequence_SDU_delivery"/>
      <w:bookmarkEnd w:id="4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81718" w14:textId="77777777" w:rsidR="0014775C" w:rsidRDefault="0014775C">
      <w:r>
        <w:separator/>
      </w:r>
    </w:p>
  </w:endnote>
  <w:endnote w:type="continuationSeparator" w:id="0">
    <w:p w14:paraId="72EE8086" w14:textId="77777777" w:rsidR="0014775C" w:rsidRDefault="00147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DF76C" w14:textId="48A9756F" w:rsidR="00531C26" w:rsidRDefault="00531C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F649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F649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468FF" w14:textId="77777777" w:rsidR="0014775C" w:rsidRDefault="0014775C">
      <w:r>
        <w:separator/>
      </w:r>
    </w:p>
  </w:footnote>
  <w:footnote w:type="continuationSeparator" w:id="0">
    <w:p w14:paraId="0A575E44" w14:textId="77777777" w:rsidR="0014775C" w:rsidRDefault="00147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EF92F" w14:textId="77777777" w:rsidR="00531C26" w:rsidRDefault="00531C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2F43E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B0890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19E45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8C04DE"/>
    <w:multiLevelType w:val="hybridMultilevel"/>
    <w:tmpl w:val="AAE2502A"/>
    <w:lvl w:ilvl="0" w:tplc="9A0896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F4E16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57D07"/>
    <w:multiLevelType w:val="hybridMultilevel"/>
    <w:tmpl w:val="B1D01D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B0C88"/>
    <w:multiLevelType w:val="hybridMultilevel"/>
    <w:tmpl w:val="FD125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8573BC"/>
    <w:multiLevelType w:val="hybridMultilevel"/>
    <w:tmpl w:val="9C40C7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EB3810"/>
    <w:multiLevelType w:val="hybridMultilevel"/>
    <w:tmpl w:val="460C880E"/>
    <w:lvl w:ilvl="0" w:tplc="163C6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D7755E"/>
    <w:multiLevelType w:val="hybridMultilevel"/>
    <w:tmpl w:val="5E26546C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044627"/>
    <w:multiLevelType w:val="hybridMultilevel"/>
    <w:tmpl w:val="FD564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3A2E8A"/>
    <w:multiLevelType w:val="hybridMultilevel"/>
    <w:tmpl w:val="51849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D8359B"/>
    <w:multiLevelType w:val="hybridMultilevel"/>
    <w:tmpl w:val="6EC88C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61F02"/>
    <w:multiLevelType w:val="hybridMultilevel"/>
    <w:tmpl w:val="7E6A1C72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63199"/>
    <w:multiLevelType w:val="hybridMultilevel"/>
    <w:tmpl w:val="082281D2"/>
    <w:lvl w:ilvl="0" w:tplc="C5C6B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AAE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A8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045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07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3C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AD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EAC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2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C7D79"/>
    <w:multiLevelType w:val="hybridMultilevel"/>
    <w:tmpl w:val="A04874A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A31D21"/>
    <w:multiLevelType w:val="hybridMultilevel"/>
    <w:tmpl w:val="9AE48308"/>
    <w:lvl w:ilvl="0" w:tplc="4E4C3E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9B04A5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6C1011"/>
    <w:multiLevelType w:val="hybridMultilevel"/>
    <w:tmpl w:val="159ECB36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4869C6"/>
    <w:multiLevelType w:val="hybridMultilevel"/>
    <w:tmpl w:val="01404548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20"/>
  </w:num>
  <w:num w:numId="4">
    <w:abstractNumId w:val="21"/>
  </w:num>
  <w:num w:numId="5">
    <w:abstractNumId w:val="17"/>
  </w:num>
  <w:num w:numId="6">
    <w:abstractNumId w:val="22"/>
  </w:num>
  <w:num w:numId="7">
    <w:abstractNumId w:val="27"/>
  </w:num>
  <w:num w:numId="8">
    <w:abstractNumId w:val="18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29"/>
  </w:num>
  <w:num w:numId="16">
    <w:abstractNumId w:val="9"/>
  </w:num>
  <w:num w:numId="17">
    <w:abstractNumId w:val="15"/>
  </w:num>
  <w:num w:numId="18">
    <w:abstractNumId w:val="8"/>
  </w:num>
  <w:num w:numId="19">
    <w:abstractNumId w:val="23"/>
  </w:num>
  <w:num w:numId="20">
    <w:abstractNumId w:val="12"/>
  </w:num>
  <w:num w:numId="21">
    <w:abstractNumId w:val="6"/>
  </w:num>
  <w:num w:numId="22">
    <w:abstractNumId w:val="11"/>
  </w:num>
  <w:num w:numId="23">
    <w:abstractNumId w:val="16"/>
  </w:num>
  <w:num w:numId="24">
    <w:abstractNumId w:val="7"/>
  </w:num>
  <w:num w:numId="25">
    <w:abstractNumId w:val="28"/>
  </w:num>
  <w:num w:numId="26">
    <w:abstractNumId w:val="13"/>
  </w:num>
  <w:num w:numId="27">
    <w:abstractNumId w:val="19"/>
  </w:num>
  <w:num w:numId="28">
    <w:abstractNumId w:val="25"/>
  </w:num>
  <w:num w:numId="29">
    <w:abstractNumId w:val="31"/>
  </w:num>
  <w:num w:numId="30">
    <w:abstractNumId w:val="32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0"/>
  </w:num>
  <w:num w:numId="35">
    <w:abstractNumId w:val="30"/>
  </w:num>
  <w:num w:numId="36">
    <w:abstractNumId w:val="20"/>
    <w:lvlOverride w:ilvl="0">
      <w:startOverride w:val="1"/>
    </w:lvlOverride>
  </w:num>
  <w:num w:numId="37">
    <w:abstractNumId w:val="26"/>
    <w:lvlOverride w:ilvl="0">
      <w:startOverride w:val="1"/>
    </w:lvlOverride>
  </w:num>
  <w:num w:numId="38">
    <w:abstractNumId w:val="20"/>
  </w:num>
  <w:num w:numId="39">
    <w:abstractNumId w:val="26"/>
    <w:lvlOverride w:ilvl="0">
      <w:startOverride w:val="1"/>
    </w:lvlOverride>
  </w:num>
  <w:num w:numId="40">
    <w:abstractNumId w:val="20"/>
    <w:lvlOverride w:ilvl="0">
      <w:startOverride w:val="1"/>
    </w:lvlOverride>
  </w:num>
  <w:num w:numId="41">
    <w:abstractNumId w:val="26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C5B"/>
    <w:rsid w:val="000006E1"/>
    <w:rsid w:val="00002A37"/>
    <w:rsid w:val="000039F4"/>
    <w:rsid w:val="00006446"/>
    <w:rsid w:val="00006896"/>
    <w:rsid w:val="00007CDC"/>
    <w:rsid w:val="00011B28"/>
    <w:rsid w:val="00015D15"/>
    <w:rsid w:val="00023431"/>
    <w:rsid w:val="0002564D"/>
    <w:rsid w:val="00025ECA"/>
    <w:rsid w:val="000325B8"/>
    <w:rsid w:val="00034247"/>
    <w:rsid w:val="00034C15"/>
    <w:rsid w:val="00036BA1"/>
    <w:rsid w:val="000422E2"/>
    <w:rsid w:val="00042F22"/>
    <w:rsid w:val="00043AB2"/>
    <w:rsid w:val="000444EF"/>
    <w:rsid w:val="0005071B"/>
    <w:rsid w:val="00052A07"/>
    <w:rsid w:val="000534E3"/>
    <w:rsid w:val="00055AA3"/>
    <w:rsid w:val="0005606A"/>
    <w:rsid w:val="00057117"/>
    <w:rsid w:val="00061508"/>
    <w:rsid w:val="000616E7"/>
    <w:rsid w:val="0006487E"/>
    <w:rsid w:val="00065E1A"/>
    <w:rsid w:val="00073176"/>
    <w:rsid w:val="00077E5F"/>
    <w:rsid w:val="0008036A"/>
    <w:rsid w:val="00081AE6"/>
    <w:rsid w:val="00083FB6"/>
    <w:rsid w:val="000855EB"/>
    <w:rsid w:val="00085B52"/>
    <w:rsid w:val="000866F2"/>
    <w:rsid w:val="0009009F"/>
    <w:rsid w:val="0009099A"/>
    <w:rsid w:val="00091557"/>
    <w:rsid w:val="000924C1"/>
    <w:rsid w:val="000924F0"/>
    <w:rsid w:val="00093474"/>
    <w:rsid w:val="0009510F"/>
    <w:rsid w:val="000A1B7B"/>
    <w:rsid w:val="000A56F2"/>
    <w:rsid w:val="000B2719"/>
    <w:rsid w:val="000B3510"/>
    <w:rsid w:val="000B3A8F"/>
    <w:rsid w:val="000B4AB9"/>
    <w:rsid w:val="000B58C3"/>
    <w:rsid w:val="000B61E9"/>
    <w:rsid w:val="000C165A"/>
    <w:rsid w:val="000C2E19"/>
    <w:rsid w:val="000D0D07"/>
    <w:rsid w:val="000D2B13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75C"/>
    <w:rsid w:val="00151E23"/>
    <w:rsid w:val="001526E0"/>
    <w:rsid w:val="001551B5"/>
    <w:rsid w:val="001659C1"/>
    <w:rsid w:val="00173A8E"/>
    <w:rsid w:val="00177795"/>
    <w:rsid w:val="0018143F"/>
    <w:rsid w:val="00190AC1"/>
    <w:rsid w:val="0019159B"/>
    <w:rsid w:val="0019341A"/>
    <w:rsid w:val="00197DF9"/>
    <w:rsid w:val="001A1987"/>
    <w:rsid w:val="001A2564"/>
    <w:rsid w:val="001A6173"/>
    <w:rsid w:val="001A6CBA"/>
    <w:rsid w:val="001B0D97"/>
    <w:rsid w:val="001B5A5D"/>
    <w:rsid w:val="001B7334"/>
    <w:rsid w:val="001C0094"/>
    <w:rsid w:val="001C1CE5"/>
    <w:rsid w:val="001C3D2A"/>
    <w:rsid w:val="001D51BA"/>
    <w:rsid w:val="001D6342"/>
    <w:rsid w:val="001D6D53"/>
    <w:rsid w:val="001E58E2"/>
    <w:rsid w:val="001E7AED"/>
    <w:rsid w:val="001F3916"/>
    <w:rsid w:val="001F3BD0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621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3A7A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B9C"/>
    <w:rsid w:val="002B24D6"/>
    <w:rsid w:val="002B3EDD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05EB"/>
    <w:rsid w:val="00310E8D"/>
    <w:rsid w:val="00311702"/>
    <w:rsid w:val="00311E82"/>
    <w:rsid w:val="00313FD6"/>
    <w:rsid w:val="003143BD"/>
    <w:rsid w:val="003151A7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321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664"/>
    <w:rsid w:val="003C7806"/>
    <w:rsid w:val="003D109F"/>
    <w:rsid w:val="003D2478"/>
    <w:rsid w:val="003D3C45"/>
    <w:rsid w:val="003D3D17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5E00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017B"/>
    <w:rsid w:val="004517AA"/>
    <w:rsid w:val="00452CAC"/>
    <w:rsid w:val="00457565"/>
    <w:rsid w:val="00457B71"/>
    <w:rsid w:val="004669E2"/>
    <w:rsid w:val="00467585"/>
    <w:rsid w:val="00470C31"/>
    <w:rsid w:val="00470F59"/>
    <w:rsid w:val="004734D0"/>
    <w:rsid w:val="004749FF"/>
    <w:rsid w:val="0047556B"/>
    <w:rsid w:val="00477768"/>
    <w:rsid w:val="00480AE3"/>
    <w:rsid w:val="00492BC5"/>
    <w:rsid w:val="004964F1"/>
    <w:rsid w:val="00497FC8"/>
    <w:rsid w:val="004A16BC"/>
    <w:rsid w:val="004A2B94"/>
    <w:rsid w:val="004A73D8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779F"/>
    <w:rsid w:val="005219CF"/>
    <w:rsid w:val="00531C26"/>
    <w:rsid w:val="005348C7"/>
    <w:rsid w:val="00534B59"/>
    <w:rsid w:val="00536759"/>
    <w:rsid w:val="00537C62"/>
    <w:rsid w:val="00546970"/>
    <w:rsid w:val="00554E19"/>
    <w:rsid w:val="0056121F"/>
    <w:rsid w:val="00572505"/>
    <w:rsid w:val="00576BEB"/>
    <w:rsid w:val="00582809"/>
    <w:rsid w:val="0058798C"/>
    <w:rsid w:val="005900FA"/>
    <w:rsid w:val="005935A4"/>
    <w:rsid w:val="005948C2"/>
    <w:rsid w:val="00595DCA"/>
    <w:rsid w:val="0059779B"/>
    <w:rsid w:val="005A209A"/>
    <w:rsid w:val="005A250C"/>
    <w:rsid w:val="005A5D54"/>
    <w:rsid w:val="005A662D"/>
    <w:rsid w:val="005B1E38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276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62D8"/>
    <w:rsid w:val="006771F9"/>
    <w:rsid w:val="006776D7"/>
    <w:rsid w:val="00681003"/>
    <w:rsid w:val="006817C9"/>
    <w:rsid w:val="00683ECE"/>
    <w:rsid w:val="006923CF"/>
    <w:rsid w:val="00695FC2"/>
    <w:rsid w:val="00696949"/>
    <w:rsid w:val="00696B65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37BD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276A9"/>
    <w:rsid w:val="007348B1"/>
    <w:rsid w:val="007362A6"/>
    <w:rsid w:val="00736D7D"/>
    <w:rsid w:val="00740E58"/>
    <w:rsid w:val="007445A0"/>
    <w:rsid w:val="0074524B"/>
    <w:rsid w:val="00747D8B"/>
    <w:rsid w:val="00751228"/>
    <w:rsid w:val="0075131F"/>
    <w:rsid w:val="007571E1"/>
    <w:rsid w:val="007604B2"/>
    <w:rsid w:val="00765281"/>
    <w:rsid w:val="00766BAD"/>
    <w:rsid w:val="007730BD"/>
    <w:rsid w:val="00774F96"/>
    <w:rsid w:val="007755F2"/>
    <w:rsid w:val="00776971"/>
    <w:rsid w:val="0078177E"/>
    <w:rsid w:val="0078304C"/>
    <w:rsid w:val="00783673"/>
    <w:rsid w:val="00785490"/>
    <w:rsid w:val="007925EA"/>
    <w:rsid w:val="00793CD8"/>
    <w:rsid w:val="007949BA"/>
    <w:rsid w:val="00795C92"/>
    <w:rsid w:val="00796231"/>
    <w:rsid w:val="007A1A2C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570"/>
    <w:rsid w:val="00803FAE"/>
    <w:rsid w:val="0080605F"/>
    <w:rsid w:val="00807786"/>
    <w:rsid w:val="00811FCB"/>
    <w:rsid w:val="008153B7"/>
    <w:rsid w:val="008158D6"/>
    <w:rsid w:val="00817196"/>
    <w:rsid w:val="008215BA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E58"/>
    <w:rsid w:val="0086672C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4E5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1E6C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5BE0"/>
    <w:rsid w:val="00971F08"/>
    <w:rsid w:val="0097603D"/>
    <w:rsid w:val="00976949"/>
    <w:rsid w:val="00980477"/>
    <w:rsid w:val="00983170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6AA1"/>
    <w:rsid w:val="009B1F30"/>
    <w:rsid w:val="009B3AC2"/>
    <w:rsid w:val="009B4B65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E76E6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4F5F"/>
    <w:rsid w:val="00A45B74"/>
    <w:rsid w:val="00A52E1D"/>
    <w:rsid w:val="00A610A8"/>
    <w:rsid w:val="00A61499"/>
    <w:rsid w:val="00A621BF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7077"/>
    <w:rsid w:val="00AB0BC8"/>
    <w:rsid w:val="00AB11CA"/>
    <w:rsid w:val="00AB14D9"/>
    <w:rsid w:val="00AB4AB8"/>
    <w:rsid w:val="00AB610E"/>
    <w:rsid w:val="00AB655E"/>
    <w:rsid w:val="00AC007F"/>
    <w:rsid w:val="00AC28D5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E4FA1"/>
    <w:rsid w:val="00AF1C5D"/>
    <w:rsid w:val="00AF42D7"/>
    <w:rsid w:val="00B006FE"/>
    <w:rsid w:val="00B007CB"/>
    <w:rsid w:val="00B00BC0"/>
    <w:rsid w:val="00B0109E"/>
    <w:rsid w:val="00B0299E"/>
    <w:rsid w:val="00B02AA9"/>
    <w:rsid w:val="00B02FA3"/>
    <w:rsid w:val="00B05084"/>
    <w:rsid w:val="00B157F9"/>
    <w:rsid w:val="00B20256"/>
    <w:rsid w:val="00B20D09"/>
    <w:rsid w:val="00B26916"/>
    <w:rsid w:val="00B2763F"/>
    <w:rsid w:val="00B27AAC"/>
    <w:rsid w:val="00B30929"/>
    <w:rsid w:val="00B372AA"/>
    <w:rsid w:val="00B40445"/>
    <w:rsid w:val="00B41888"/>
    <w:rsid w:val="00B43C5B"/>
    <w:rsid w:val="00B45A52"/>
    <w:rsid w:val="00B46175"/>
    <w:rsid w:val="00B54B85"/>
    <w:rsid w:val="00B6188F"/>
    <w:rsid w:val="00B63A73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249E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6497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3195"/>
    <w:rsid w:val="00C3719D"/>
    <w:rsid w:val="00C5016C"/>
    <w:rsid w:val="00C52C40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22FD"/>
    <w:rsid w:val="00CE7561"/>
    <w:rsid w:val="00CF067F"/>
    <w:rsid w:val="00CF1354"/>
    <w:rsid w:val="00CF3B1F"/>
    <w:rsid w:val="00CF3BF6"/>
    <w:rsid w:val="00CF4FCF"/>
    <w:rsid w:val="00CF625B"/>
    <w:rsid w:val="00CF687E"/>
    <w:rsid w:val="00D015C4"/>
    <w:rsid w:val="00D0349B"/>
    <w:rsid w:val="00D10249"/>
    <w:rsid w:val="00D115C3"/>
    <w:rsid w:val="00D11897"/>
    <w:rsid w:val="00D13135"/>
    <w:rsid w:val="00D13E4E"/>
    <w:rsid w:val="00D239A7"/>
    <w:rsid w:val="00D23F47"/>
    <w:rsid w:val="00D2591E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039D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4F82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9AD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6BE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244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A17"/>
    <w:rsid w:val="00FB4C80"/>
    <w:rsid w:val="00FB5062"/>
    <w:rsid w:val="00FB659B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E19072"/>
  <w15:chartTrackingRefBased/>
  <w15:docId w15:val="{42B4CD5C-B3A8-47BC-98B6-F6E0843F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24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C249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C249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C249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C249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C249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C249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C249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C249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C249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C249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C249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C249E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C249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C249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C249E"/>
    <w:pPr>
      <w:ind w:left="1418" w:hanging="1418"/>
    </w:pPr>
  </w:style>
  <w:style w:type="paragraph" w:styleId="TOC3">
    <w:name w:val="toc 3"/>
    <w:basedOn w:val="TOC2"/>
    <w:semiHidden/>
    <w:rsid w:val="00BC249E"/>
    <w:pPr>
      <w:ind w:left="1134" w:hanging="1134"/>
    </w:pPr>
  </w:style>
  <w:style w:type="paragraph" w:styleId="TOC2">
    <w:name w:val="toc 2"/>
    <w:basedOn w:val="TOC1"/>
    <w:semiHidden/>
    <w:rsid w:val="00BC249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C249E"/>
    <w:pPr>
      <w:ind w:left="284"/>
    </w:pPr>
  </w:style>
  <w:style w:type="paragraph" w:styleId="Index1">
    <w:name w:val="index 1"/>
    <w:basedOn w:val="Normal"/>
    <w:semiHidden/>
    <w:rsid w:val="00BC249E"/>
    <w:pPr>
      <w:keepLines/>
      <w:spacing w:after="0"/>
    </w:pPr>
  </w:style>
  <w:style w:type="paragraph" w:styleId="DocumentMap">
    <w:name w:val="Document Map"/>
    <w:basedOn w:val="Normal"/>
    <w:semiHidden/>
    <w:rsid w:val="00BC249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C249E"/>
    <w:pPr>
      <w:ind w:left="851"/>
    </w:pPr>
  </w:style>
  <w:style w:type="paragraph" w:styleId="ListNumber">
    <w:name w:val="List Number"/>
    <w:basedOn w:val="List"/>
    <w:rsid w:val="00BC249E"/>
  </w:style>
  <w:style w:type="paragraph" w:styleId="List">
    <w:name w:val="List"/>
    <w:basedOn w:val="Normal"/>
    <w:rsid w:val="00BC249E"/>
    <w:pPr>
      <w:ind w:left="568" w:hanging="284"/>
    </w:pPr>
  </w:style>
  <w:style w:type="paragraph" w:styleId="Header">
    <w:name w:val="header"/>
    <w:rsid w:val="00BC24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C249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C249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C249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C249E"/>
    <w:pPr>
      <w:ind w:left="1418" w:hanging="1418"/>
    </w:pPr>
  </w:style>
  <w:style w:type="paragraph" w:styleId="TOC6">
    <w:name w:val="toc 6"/>
    <w:basedOn w:val="TOC5"/>
    <w:next w:val="Normal"/>
    <w:semiHidden/>
    <w:rsid w:val="00BC249E"/>
    <w:pPr>
      <w:ind w:left="1985" w:hanging="1985"/>
    </w:pPr>
  </w:style>
  <w:style w:type="paragraph" w:styleId="TOC7">
    <w:name w:val="toc 7"/>
    <w:basedOn w:val="TOC6"/>
    <w:next w:val="Normal"/>
    <w:semiHidden/>
    <w:rsid w:val="00BC249E"/>
    <w:pPr>
      <w:ind w:left="2268" w:hanging="2268"/>
    </w:pPr>
  </w:style>
  <w:style w:type="paragraph" w:styleId="ListBullet2">
    <w:name w:val="List Bullet 2"/>
    <w:basedOn w:val="ListBullet"/>
    <w:rsid w:val="00BC249E"/>
    <w:pPr>
      <w:numPr>
        <w:numId w:val="6"/>
      </w:numPr>
    </w:pPr>
  </w:style>
  <w:style w:type="paragraph" w:styleId="ListBullet">
    <w:name w:val="List Bullet"/>
    <w:basedOn w:val="BodyText"/>
    <w:rsid w:val="00BC249E"/>
    <w:pPr>
      <w:numPr>
        <w:numId w:val="5"/>
      </w:numPr>
    </w:pPr>
  </w:style>
  <w:style w:type="paragraph" w:styleId="ListBullet3">
    <w:name w:val="List Bullet 3"/>
    <w:basedOn w:val="ListBullet2"/>
    <w:rsid w:val="00BC249E"/>
    <w:pPr>
      <w:numPr>
        <w:numId w:val="7"/>
      </w:numPr>
    </w:pPr>
  </w:style>
  <w:style w:type="paragraph" w:customStyle="1" w:styleId="EQ">
    <w:name w:val="EQ"/>
    <w:basedOn w:val="Normal"/>
    <w:next w:val="Normal"/>
    <w:rsid w:val="00BC249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C249E"/>
    <w:pPr>
      <w:ind w:left="851"/>
    </w:pPr>
  </w:style>
  <w:style w:type="paragraph" w:styleId="List3">
    <w:name w:val="List 3"/>
    <w:basedOn w:val="List2"/>
    <w:rsid w:val="00BC249E"/>
    <w:pPr>
      <w:ind w:left="1135"/>
    </w:pPr>
  </w:style>
  <w:style w:type="paragraph" w:styleId="List4">
    <w:name w:val="List 4"/>
    <w:basedOn w:val="List3"/>
    <w:rsid w:val="00BC249E"/>
    <w:pPr>
      <w:ind w:left="1418"/>
    </w:pPr>
  </w:style>
  <w:style w:type="paragraph" w:styleId="List5">
    <w:name w:val="List 5"/>
    <w:basedOn w:val="List4"/>
    <w:rsid w:val="00BC249E"/>
    <w:pPr>
      <w:ind w:left="1702"/>
    </w:pPr>
  </w:style>
  <w:style w:type="paragraph" w:customStyle="1" w:styleId="EditorsNote">
    <w:name w:val="Editor's Note"/>
    <w:basedOn w:val="Normal"/>
    <w:rsid w:val="00BC249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C249E"/>
    <w:pPr>
      <w:numPr>
        <w:numId w:val="8"/>
      </w:numPr>
    </w:pPr>
  </w:style>
  <w:style w:type="paragraph" w:styleId="ListBullet5">
    <w:name w:val="List Bullet 5"/>
    <w:basedOn w:val="ListBullet4"/>
    <w:rsid w:val="00BC249E"/>
    <w:pPr>
      <w:numPr>
        <w:numId w:val="4"/>
      </w:numPr>
    </w:pPr>
  </w:style>
  <w:style w:type="paragraph" w:styleId="Footer">
    <w:name w:val="footer"/>
    <w:basedOn w:val="Header"/>
    <w:semiHidden/>
    <w:rsid w:val="00BC249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C249E"/>
    <w:pPr>
      <w:numPr>
        <w:numId w:val="2"/>
      </w:numPr>
    </w:pPr>
  </w:style>
  <w:style w:type="paragraph" w:styleId="BalloonText">
    <w:name w:val="Balloon Text"/>
    <w:basedOn w:val="Normal"/>
    <w:semiHidden/>
    <w:rsid w:val="00BC249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C249E"/>
  </w:style>
  <w:style w:type="paragraph" w:styleId="BodyText">
    <w:name w:val="Body Text"/>
    <w:basedOn w:val="Normal"/>
    <w:link w:val="BodyTextChar"/>
    <w:rsid w:val="00BC249E"/>
  </w:style>
  <w:style w:type="character" w:styleId="Hyperlink">
    <w:name w:val="Hyperlink"/>
    <w:uiPriority w:val="99"/>
    <w:rsid w:val="00BC249E"/>
    <w:rPr>
      <w:color w:val="0000FF"/>
      <w:u w:val="single"/>
      <w:lang w:val="en-GB"/>
    </w:rPr>
  </w:style>
  <w:style w:type="character" w:styleId="FollowedHyperlink">
    <w:name w:val="FollowedHyperlink"/>
    <w:semiHidden/>
    <w:rsid w:val="00BC249E"/>
    <w:rPr>
      <w:color w:val="FF0000"/>
      <w:u w:val="single"/>
    </w:rPr>
  </w:style>
  <w:style w:type="character" w:styleId="CommentReference">
    <w:name w:val="annotation reference"/>
    <w:semiHidden/>
    <w:rsid w:val="00BC249E"/>
    <w:rPr>
      <w:sz w:val="16"/>
      <w:szCs w:val="16"/>
    </w:rPr>
  </w:style>
  <w:style w:type="paragraph" w:styleId="CommentText">
    <w:name w:val="annotation text"/>
    <w:basedOn w:val="Normal"/>
    <w:semiHidden/>
    <w:rsid w:val="00BC249E"/>
  </w:style>
  <w:style w:type="paragraph" w:styleId="CommentSubject">
    <w:name w:val="annotation subject"/>
    <w:basedOn w:val="CommentText"/>
    <w:next w:val="CommentText"/>
    <w:semiHidden/>
    <w:rsid w:val="00BC249E"/>
    <w:rPr>
      <w:b/>
      <w:bCs/>
    </w:rPr>
  </w:style>
  <w:style w:type="character" w:customStyle="1" w:styleId="Heading1Char">
    <w:name w:val="Heading 1 Char"/>
    <w:link w:val="Heading1"/>
    <w:rsid w:val="00BC249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BC249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BC249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BC249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C249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BC249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C249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C249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C249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C249E"/>
    <w:pPr>
      <w:spacing w:after="0"/>
    </w:pPr>
  </w:style>
  <w:style w:type="paragraph" w:customStyle="1" w:styleId="TAL">
    <w:name w:val="TAL"/>
    <w:basedOn w:val="Normal"/>
    <w:rsid w:val="00BC249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C249E"/>
    <w:pPr>
      <w:jc w:val="center"/>
    </w:pPr>
  </w:style>
  <w:style w:type="paragraph" w:customStyle="1" w:styleId="TAH">
    <w:name w:val="TAH"/>
    <w:basedOn w:val="TAC"/>
    <w:rsid w:val="00BC249E"/>
    <w:rPr>
      <w:b/>
    </w:rPr>
  </w:style>
  <w:style w:type="paragraph" w:customStyle="1" w:styleId="TAN">
    <w:name w:val="TAN"/>
    <w:basedOn w:val="TAL"/>
    <w:rsid w:val="00BC249E"/>
    <w:pPr>
      <w:ind w:left="851" w:hanging="851"/>
    </w:pPr>
  </w:style>
  <w:style w:type="paragraph" w:customStyle="1" w:styleId="TAR">
    <w:name w:val="TAR"/>
    <w:basedOn w:val="TAL"/>
    <w:rsid w:val="00BC249E"/>
    <w:pPr>
      <w:jc w:val="right"/>
    </w:pPr>
  </w:style>
  <w:style w:type="paragraph" w:customStyle="1" w:styleId="TH">
    <w:name w:val="TH"/>
    <w:basedOn w:val="Normal"/>
    <w:rsid w:val="00BC249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C249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C249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C24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24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24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C24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C249E"/>
  </w:style>
  <w:style w:type="paragraph" w:customStyle="1" w:styleId="ZH">
    <w:name w:val="ZH"/>
    <w:rsid w:val="00BC24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C24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C249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C24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249E"/>
    <w:pPr>
      <w:framePr w:wrap="notBeside" w:y="16161"/>
    </w:pPr>
  </w:style>
  <w:style w:type="paragraph" w:customStyle="1" w:styleId="FP">
    <w:name w:val="FP"/>
    <w:basedOn w:val="Normal"/>
    <w:rsid w:val="00BC249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C249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C249E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BC249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C249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A6AA1"/>
    <w:pPr>
      <w:ind w:left="720"/>
      <w:contextualSpacing/>
    </w:pPr>
  </w:style>
  <w:style w:type="character" w:customStyle="1" w:styleId="B1Char">
    <w:name w:val="B1 Char"/>
    <w:link w:val="B1"/>
    <w:rsid w:val="00EA5244"/>
    <w:rPr>
      <w:rFonts w:ascii="Arial" w:hAnsi="Arial"/>
      <w:lang w:val="en-GB"/>
    </w:rPr>
  </w:style>
  <w:style w:type="character" w:customStyle="1" w:styleId="B2Char">
    <w:name w:val="B2 Char"/>
    <w:link w:val="B2"/>
    <w:rsid w:val="00EA5244"/>
    <w:rPr>
      <w:rFonts w:ascii="Arial" w:hAnsi="Arial"/>
      <w:lang w:val="en-GB"/>
    </w:rPr>
  </w:style>
  <w:style w:type="character" w:customStyle="1" w:styleId="B3Char">
    <w:name w:val="B3 Char"/>
    <w:link w:val="B3"/>
    <w:rsid w:val="00EA5244"/>
    <w:rPr>
      <w:rFonts w:ascii="Arial" w:hAnsi="Arial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C33195"/>
    <w:rPr>
      <w:rFonts w:ascii="Arial" w:hAnsi="Arial"/>
      <w:b/>
      <w:bCs/>
      <w:lang w:val="en-GB" w:eastAsia="zh-CN"/>
    </w:rPr>
  </w:style>
  <w:style w:type="table" w:styleId="TableGrid">
    <w:name w:val="Table Grid"/>
    <w:basedOn w:val="TableNormal"/>
    <w:rsid w:val="00C3319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rsid w:val="006C37BD"/>
    <w:rPr>
      <w:rFonts w:ascii="Arial" w:hAnsi="Arial"/>
      <w:b/>
      <w:bCs/>
      <w:lang w:val="en-GB" w:eastAsia="zh-CN"/>
    </w:rPr>
  </w:style>
  <w:style w:type="character" w:styleId="Mention">
    <w:name w:val="Mention"/>
    <w:basedOn w:val="DefaultParagraphFont"/>
    <w:uiPriority w:val="99"/>
    <w:semiHidden/>
    <w:unhideWhenUsed/>
    <w:rsid w:val="00480AE3"/>
    <w:rPr>
      <w:color w:val="2B579A"/>
      <w:shd w:val="clear" w:color="auto" w:fill="E6E6E6"/>
    </w:rPr>
  </w:style>
  <w:style w:type="character" w:customStyle="1" w:styleId="B1Char1">
    <w:name w:val="B1 Char1"/>
    <w:rsid w:val="00A621BF"/>
    <w:rPr>
      <w:rFonts w:eastAsia="Times New Roman"/>
    </w:rPr>
  </w:style>
  <w:style w:type="paragraph" w:customStyle="1" w:styleId="textintend2">
    <w:name w:val="text intend 2"/>
    <w:basedOn w:val="Normal"/>
    <w:rsid w:val="00A621BF"/>
    <w:pPr>
      <w:numPr>
        <w:numId w:val="30"/>
      </w:numPr>
    </w:pPr>
    <w:rPr>
      <w:rFonts w:ascii="Times New Roman" w:eastAsia="MS Mincho" w:hAnsi="Times New Roman"/>
      <w:sz w:val="24"/>
      <w:lang w:val="en-US" w:eastAsia="en-GB"/>
    </w:rPr>
  </w:style>
  <w:style w:type="paragraph" w:styleId="NormalWeb">
    <w:name w:val="Normal (Web)"/>
    <w:basedOn w:val="Normal"/>
    <w:rsid w:val="009E76E6"/>
    <w:rPr>
      <w:rFonts w:ascii="Times New Roman" w:hAnsi="Times New Roman"/>
      <w:sz w:val="24"/>
      <w:szCs w:val="24"/>
    </w:rPr>
  </w:style>
  <w:style w:type="paragraph" w:styleId="BlockText">
    <w:name w:val="Block Text"/>
    <w:basedOn w:val="Normal"/>
    <w:rsid w:val="008C34E5"/>
    <w:pPr>
      <w:pBdr>
        <w:top w:val="single" w:sz="2" w:space="10" w:color="5B9BD5" w:themeColor="accent1" w:shadow="1"/>
        <w:left w:val="single" w:sz="2" w:space="10" w:color="5B9BD5" w:themeColor="accent1" w:shadow="1"/>
        <w:bottom w:val="single" w:sz="2" w:space="10" w:color="5B9BD5" w:themeColor="accent1" w:shadow="1"/>
        <w:right w:val="single" w:sz="2" w:space="10" w:color="5B9BD5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2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892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cuments\SWEA\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5NUHHDQN7SK2-1-186113</_dlc_DocId>
    <_dlc_DocIdUrl xmlns="08b2df90-05d3-4030-90d4-c9feeb4a1cd9">
      <Url>https://ericoll.internal.ericsson.com/sites/star/_layouts/DocIdRedir.aspx?ID=5NUHHDQN7SK2-1-186113</Url>
      <Description>5NUHHDQN7SK2-1-186113</Description>
    </_dlc_DocIdUrl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08b2df90-05d3-4030-90d4-c9feeb4a1cd9"/>
    <ds:schemaRef ds:uri="7789c8df-cd92-43c1-8a83-195dbc0f0a0a"/>
    <ds:schemaRef ds:uri="http://schemas.openxmlformats.org/package/2006/metadata/core-properties"/>
    <ds:schemaRef ds:uri="http://schemas.microsoft.com/sharepoint/v4"/>
    <ds:schemaRef ds:uri="http://purl.org/dc/dcmitype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A2A87A22-1B9A-4C10-A526-CCF18F12F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</TotalTime>
  <Pages>2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cp:lastModifiedBy>Ericsson user</cp:lastModifiedBy>
  <cp:revision>2</cp:revision>
  <cp:lastPrinted>2008-01-31T16:09:00Z</cp:lastPrinted>
  <dcterms:created xsi:type="dcterms:W3CDTF">2017-11-17T01:49:00Z</dcterms:created>
  <dcterms:modified xsi:type="dcterms:W3CDTF">2017-11-17T01:49:00Z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18eaa6ce-045c-463b-9838-988fc91950ac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